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2515AAAA"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r w:rsidR="004A6A83">
              <w:t>3</w:t>
            </w:r>
            <w:r w:rsidR="002209ED">
              <w:t>.</w:t>
            </w:r>
            <w:bookmarkEnd w:id="2"/>
            <w:r w:rsidR="00D95889">
              <w:t>0</w:t>
            </w:r>
            <w:r w:rsidRPr="004D3578">
              <w:t xml:space="preserve"> </w:t>
            </w:r>
            <w:r w:rsidRPr="00133525">
              <w:rPr>
                <w:sz w:val="32"/>
              </w:rPr>
              <w:t>(</w:t>
            </w:r>
            <w:bookmarkStart w:id="3" w:name="issueDate"/>
            <w:r w:rsidR="002209ED">
              <w:rPr>
                <w:sz w:val="32"/>
              </w:rPr>
              <w:t>202</w:t>
            </w:r>
            <w:r w:rsidR="004A6A83">
              <w:rPr>
                <w:sz w:val="32"/>
              </w:rPr>
              <w:t>2</w:t>
            </w:r>
            <w:r w:rsidR="002209ED">
              <w:rPr>
                <w:sz w:val="32"/>
              </w:rPr>
              <w:t>-</w:t>
            </w:r>
            <w:r w:rsidR="004A6A83">
              <w:rPr>
                <w:sz w:val="32"/>
              </w:rPr>
              <w:t>05</w:t>
            </w:r>
            <w:bookmarkEnd w:id="3"/>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7777777"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77777777" w:rsidR="004F0988" w:rsidRPr="004D3578" w:rsidRDefault="004F0988" w:rsidP="00133525">
            <w:pPr>
              <w:pStyle w:val="ZT"/>
              <w:framePr w:wrap="auto" w:hAnchor="text" w:yAlign="inline"/>
            </w:pPr>
            <w:r w:rsidRPr="004D3578">
              <w:t>3rd Generation Partnership Project;</w:t>
            </w:r>
          </w:p>
          <w:p w14:paraId="068039BB" w14:textId="77777777"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003377B4" w14:textId="77777777"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5"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7"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0" w:name="copyrightaddon"/>
            <w:bookmarkEnd w:id="10"/>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62A31F61" w14:textId="77777777" w:rsidR="00E16509" w:rsidRDefault="00E16509" w:rsidP="00133525"/>
        </w:tc>
      </w:tr>
      <w:bookmarkEnd w:id="7"/>
    </w:tbl>
    <w:p w14:paraId="0668D668" w14:textId="77777777" w:rsidR="00080512" w:rsidRPr="004D3578" w:rsidRDefault="00080512">
      <w:pPr>
        <w:pStyle w:val="TT"/>
      </w:pPr>
      <w:r w:rsidRPr="004D3578">
        <w:br w:type="page"/>
      </w:r>
      <w:bookmarkStart w:id="11" w:name="tableOfContents"/>
      <w:bookmarkEnd w:id="11"/>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2" w:name="foreword"/>
      <w:bookmarkStart w:id="13" w:name="_Toc75160300"/>
      <w:bookmarkEnd w:id="12"/>
      <w:r w:rsidRPr="004D3578">
        <w:lastRenderedPageBreak/>
        <w:t>Foreword</w:t>
      </w:r>
      <w:bookmarkEnd w:id="13"/>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14" w:name="introduction"/>
      <w:bookmarkEnd w:id="14"/>
      <w:r w:rsidRPr="004D3578">
        <w:br w:type="page"/>
      </w:r>
      <w:bookmarkStart w:id="15" w:name="scope"/>
      <w:bookmarkStart w:id="16" w:name="_Toc2086434"/>
      <w:bookmarkStart w:id="17" w:name="_Toc75160301"/>
      <w:bookmarkEnd w:id="15"/>
      <w:r w:rsidR="00873F6A">
        <w:lastRenderedPageBreak/>
        <w:t>Introduction</w:t>
      </w:r>
      <w:bookmarkEnd w:id="16"/>
      <w:bookmarkEnd w:id="17"/>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77777777"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3C1E9A6" w14:textId="77777777"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18" w:name="_Toc75160302"/>
      <w:r w:rsidRPr="004D3578">
        <w:t>1</w:t>
      </w:r>
      <w:r w:rsidRPr="004D3578">
        <w:tab/>
        <w:t>Scope</w:t>
      </w:r>
      <w:bookmarkEnd w:id="18"/>
    </w:p>
    <w:p w14:paraId="1F2258C9" w14:textId="77777777" w:rsidR="002209ED" w:rsidRDefault="002209ED" w:rsidP="002209ED">
      <w:bookmarkStart w:id="19" w:name="references"/>
      <w:bookmarkEnd w:id="19"/>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0" w:name="_Toc75160303"/>
      <w:r w:rsidRPr="004D3578">
        <w:t>2</w:t>
      </w:r>
      <w:r w:rsidRPr="004D3578">
        <w:tab/>
        <w:t>References</w:t>
      </w:r>
      <w:bookmarkEnd w:id="20"/>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1" w:name="definitions"/>
      <w:bookmarkStart w:id="22" w:name="_Toc75160304"/>
      <w:bookmarkEnd w:id="21"/>
      <w:r w:rsidRPr="004D3578">
        <w:t>3</w:t>
      </w:r>
      <w:r w:rsidRPr="004D3578">
        <w:tab/>
        <w:t>Definitions</w:t>
      </w:r>
      <w:r w:rsidR="00602AEA">
        <w:t xml:space="preserve"> of terms, symbols and abbreviations</w:t>
      </w:r>
      <w:bookmarkEnd w:id="22"/>
    </w:p>
    <w:p w14:paraId="145F6144" w14:textId="77777777" w:rsidR="00CC6518" w:rsidRDefault="00CC6518" w:rsidP="00CC6518">
      <w:pPr>
        <w:pStyle w:val="Heading2"/>
      </w:pPr>
      <w:bookmarkStart w:id="23" w:name="_Toc75160305"/>
      <w:r>
        <w:t>3.1</w:t>
      </w:r>
      <w:r>
        <w:tab/>
        <w:t>Terms</w:t>
      </w:r>
      <w:bookmarkEnd w:id="23"/>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24" w:name="_Toc75160306"/>
      <w:r>
        <w:lastRenderedPageBreak/>
        <w:t>3.2</w:t>
      </w:r>
      <w:r>
        <w:tab/>
        <w:t>Symbols</w:t>
      </w:r>
      <w:bookmarkEnd w:id="24"/>
    </w:p>
    <w:p w14:paraId="66750C81" w14:textId="77777777" w:rsidR="00CC6518" w:rsidRDefault="00CC6518" w:rsidP="00CC6518">
      <w:pPr>
        <w:keepNext/>
      </w:pPr>
      <w:r>
        <w:t>N/A</w:t>
      </w:r>
    </w:p>
    <w:p w14:paraId="336DA3E1" w14:textId="77777777" w:rsidR="00CC6518" w:rsidRDefault="00CC6518" w:rsidP="00CC6518">
      <w:pPr>
        <w:pStyle w:val="Heading2"/>
      </w:pPr>
      <w:bookmarkStart w:id="25" w:name="_Toc75160307"/>
      <w:r>
        <w:t>3.3</w:t>
      </w:r>
      <w:r>
        <w:tab/>
        <w:t>Abbreviations</w:t>
      </w:r>
      <w:bookmarkEnd w:id="25"/>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26" w:name="_Toc75160308"/>
      <w:r>
        <w:t>4</w:t>
      </w:r>
      <w:r w:rsidR="00176CAD" w:rsidRPr="004D3578">
        <w:tab/>
      </w:r>
      <w:r w:rsidR="00D70504">
        <w:t>C</w:t>
      </w:r>
      <w:r w:rsidR="00176CAD">
        <w:t>onfiguring the WP</w:t>
      </w:r>
      <w:bookmarkEnd w:id="26"/>
    </w:p>
    <w:p w14:paraId="3CF81ECD" w14:textId="77777777" w:rsidR="00176CAD" w:rsidRPr="004D3578" w:rsidRDefault="00287D36" w:rsidP="001A7448">
      <w:pPr>
        <w:pStyle w:val="Heading2"/>
      </w:pPr>
      <w:bookmarkStart w:id="27" w:name="_Toc75160309"/>
      <w:r>
        <w:t>4</w:t>
      </w:r>
      <w:r w:rsidR="00176CAD" w:rsidRPr="004D3578">
        <w:t>.</w:t>
      </w:r>
      <w:r w:rsidR="00176CAD">
        <w:t>1</w:t>
      </w:r>
      <w:r w:rsidR="00176CAD" w:rsidRPr="004D3578">
        <w:tab/>
      </w:r>
      <w:r w:rsidR="00176CAD">
        <w:t>General</w:t>
      </w:r>
      <w:bookmarkEnd w:id="27"/>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28"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28"/>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29" w:name="clause4"/>
      <w:bookmarkStart w:id="30" w:name="_Toc75160311"/>
      <w:bookmarkEnd w:id="29"/>
      <w:r>
        <w:lastRenderedPageBreak/>
        <w:t>4</w:t>
      </w:r>
      <w:r w:rsidR="004274B7" w:rsidRPr="004D3578">
        <w:t>.</w:t>
      </w:r>
      <w:r>
        <w:t>3</w:t>
      </w:r>
      <w:r w:rsidR="004274B7" w:rsidRPr="004D3578">
        <w:tab/>
      </w:r>
      <w:r w:rsidR="00873879">
        <w:t>Add</w:t>
      </w:r>
      <w:r w:rsidR="004274B7">
        <w:t xml:space="preserve"> RAN5 target meetings</w:t>
      </w:r>
      <w:bookmarkEnd w:id="30"/>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1" w:name="_Toc75160312"/>
      <w:r>
        <w:t>4</w:t>
      </w:r>
      <w:r w:rsidR="00CD4ADD" w:rsidRPr="004D3578">
        <w:t>.</w:t>
      </w:r>
      <w:r>
        <w:t>4</w:t>
      </w:r>
      <w:r w:rsidR="00CD4ADD" w:rsidRPr="004D3578">
        <w:tab/>
      </w:r>
      <w:r w:rsidR="00CD4ADD">
        <w:t>Add WP areas</w:t>
      </w:r>
      <w:bookmarkEnd w:id="31"/>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2" w:name="_Toc75160313"/>
      <w:r>
        <w:t>4</w:t>
      </w:r>
      <w:r w:rsidR="00CD4ADD" w:rsidRPr="004D3578">
        <w:t>.</w:t>
      </w:r>
      <w:r>
        <w:t>5</w:t>
      </w:r>
      <w:r w:rsidR="00CD4ADD" w:rsidRPr="004D3578">
        <w:tab/>
      </w:r>
      <w:r w:rsidR="00CD4ADD">
        <w:t xml:space="preserve">Add WP </w:t>
      </w:r>
      <w:r w:rsidR="00D70504">
        <w:t>s</w:t>
      </w:r>
      <w:r w:rsidR="00CD4ADD">
        <w:t>ub-areas</w:t>
      </w:r>
      <w:bookmarkEnd w:id="32"/>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3" w:name="_Toc75160314"/>
      <w:r>
        <w:t>4.6</w:t>
      </w:r>
      <w:r w:rsidRPr="004D3578">
        <w:tab/>
      </w:r>
      <w:bookmarkStart w:id="34" w:name="_Hlk61601056"/>
      <w:r w:rsidR="00453FAE">
        <w:t>Completion Compensation Factor</w:t>
      </w:r>
      <w:bookmarkEnd w:id="33"/>
      <w:bookmarkEnd w:id="34"/>
    </w:p>
    <w:p w14:paraId="3CC101DD" w14:textId="77777777" w:rsidR="00453FAE" w:rsidRDefault="00453FAE" w:rsidP="00453FAE">
      <w:pPr>
        <w:pStyle w:val="Heading3"/>
      </w:pPr>
      <w:bookmarkStart w:id="35" w:name="_Toc75160315"/>
      <w:r>
        <w:t>4.6.1</w:t>
      </w:r>
      <w:r w:rsidRPr="004D3578">
        <w:tab/>
      </w:r>
      <w:r>
        <w:t xml:space="preserve">Purpose of the </w:t>
      </w:r>
      <w:r w:rsidRPr="00453FAE">
        <w:t>Completion Compensation Factor</w:t>
      </w:r>
      <w:bookmarkEnd w:id="35"/>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36" w:name="_Toc75160316"/>
      <w:r>
        <w:t>4.6.2</w:t>
      </w:r>
      <w:r w:rsidRPr="004D3578">
        <w:tab/>
      </w:r>
      <w:r>
        <w:t>How to reset the Completion Compensation Factor</w:t>
      </w:r>
      <w:bookmarkEnd w:id="36"/>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37" w:name="_Hlk61599974"/>
      <w:r>
        <w:lastRenderedPageBreak/>
        <w:t xml:space="preserve">Picture </w:t>
      </w:r>
      <w:r w:rsidR="00C957E2">
        <w:t>4.6</w:t>
      </w:r>
      <w:r w:rsidR="00453FAE">
        <w:t>.2</w:t>
      </w:r>
      <w:r>
        <w:t>-1: Button to reset the completion compensation factor.</w:t>
      </w:r>
    </w:p>
    <w:bookmarkEnd w:id="37"/>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38" w:name="_Toc75160317"/>
      <w:r>
        <w:t>5</w:t>
      </w:r>
      <w:r w:rsidR="00D8058B" w:rsidRPr="004D3578">
        <w:tab/>
      </w:r>
      <w:r w:rsidR="00D8058B">
        <w:t>Define and maintain content in the WP</w:t>
      </w:r>
      <w:bookmarkEnd w:id="38"/>
    </w:p>
    <w:p w14:paraId="3D4C7AAE" w14:textId="77777777" w:rsidR="00EF458D" w:rsidRDefault="00EF458D" w:rsidP="00EF458D">
      <w:pPr>
        <w:pStyle w:val="Heading2"/>
      </w:pPr>
      <w:bookmarkStart w:id="39" w:name="_Toc75160318"/>
      <w:r>
        <w:t>5</w:t>
      </w:r>
      <w:r w:rsidRPr="004D3578">
        <w:t>.</w:t>
      </w:r>
      <w:r>
        <w:t>1</w:t>
      </w:r>
      <w:r w:rsidRPr="004D3578">
        <w:tab/>
      </w:r>
      <w:r w:rsidR="000F7B6F">
        <w:t>WP Cover sheet</w:t>
      </w:r>
      <w:bookmarkEnd w:id="39"/>
    </w:p>
    <w:p w14:paraId="3A0B3490" w14:textId="77777777" w:rsidR="00950EF6" w:rsidRDefault="00950EF6" w:rsidP="00950EF6">
      <w:pPr>
        <w:pStyle w:val="Heading3"/>
      </w:pPr>
      <w:bookmarkStart w:id="40" w:name="_Toc75160319"/>
      <w:r>
        <w:t>5</w:t>
      </w:r>
      <w:r w:rsidRPr="004D3578">
        <w:t>.</w:t>
      </w:r>
      <w:r>
        <w:t>1.1</w:t>
      </w:r>
      <w:r w:rsidRPr="004D3578">
        <w:tab/>
      </w:r>
      <w:r>
        <w:t>General</w:t>
      </w:r>
      <w:bookmarkEnd w:id="40"/>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1" w:name="_Toc75160320"/>
      <w:r>
        <w:t>5</w:t>
      </w:r>
      <w:r w:rsidRPr="004D3578">
        <w:t>.</w:t>
      </w:r>
      <w:r>
        <w:t>1.</w:t>
      </w:r>
      <w:r w:rsidR="00950EF6">
        <w:t>2</w:t>
      </w:r>
      <w:r w:rsidRPr="004D3578">
        <w:tab/>
      </w:r>
      <w:r>
        <w:t>Enable</w:t>
      </w:r>
      <w:r w:rsidR="00950EF6">
        <w:t xml:space="preserve"> editing</w:t>
      </w:r>
      <w:r>
        <w:t>/Protect WP cover sheet</w:t>
      </w:r>
      <w:bookmarkEnd w:id="41"/>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25"/>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327CCA"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">
                  <v:imagedata r:id="rId26" o:title=""/>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" filled="f" stroked="f" strokeweight=".5pt">
                  <v:textbo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2" w:name="_Toc75160321"/>
      <w:r>
        <w:t>5</w:t>
      </w:r>
      <w:r w:rsidRPr="004D3578">
        <w:t>.</w:t>
      </w:r>
      <w:r>
        <w:t>1.</w:t>
      </w:r>
      <w:r w:rsidR="00950EF6">
        <w:t>3</w:t>
      </w:r>
      <w:r w:rsidRPr="004D3578">
        <w:tab/>
      </w:r>
      <w:r w:rsidRPr="00196AB9">
        <w:t xml:space="preserve">Populating </w:t>
      </w:r>
      <w:r>
        <w:t>WP cover sheet basic information</w:t>
      </w:r>
      <w:bookmarkEnd w:id="42"/>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3"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3"/>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44" w:name="_Toc75160323"/>
      <w:r>
        <w:t>5</w:t>
      </w:r>
      <w:r w:rsidR="00D8058B" w:rsidRPr="004D3578">
        <w:t>.</w:t>
      </w:r>
      <w:r w:rsidR="00D8058B">
        <w:t>2</w:t>
      </w:r>
      <w:r w:rsidR="00D8058B" w:rsidRPr="004D3578">
        <w:tab/>
      </w:r>
      <w:r w:rsidR="00D8058B">
        <w:t>WP details</w:t>
      </w:r>
      <w:bookmarkEnd w:id="44"/>
    </w:p>
    <w:p w14:paraId="001D94AF" w14:textId="77777777" w:rsidR="00C7324D" w:rsidRDefault="00C7324D" w:rsidP="00C7324D">
      <w:pPr>
        <w:pStyle w:val="Heading3"/>
      </w:pPr>
      <w:bookmarkStart w:id="45" w:name="_Toc75160324"/>
      <w:r>
        <w:t>5.2.1</w:t>
      </w:r>
      <w:r w:rsidRPr="004D3578">
        <w:tab/>
      </w:r>
      <w:r>
        <w:t>General</w:t>
      </w:r>
      <w:bookmarkEnd w:id="45"/>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8"/>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9"/>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38297C"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">
                  <v:imagedata r:id="rId30" o:title=""/>
                </v:shape>
                <v:shape id="Picture 25" o:spid="_x0000_s1034" type="#_x0000_t75" style="position:absolute;left:1228;top:5514;width:30845;height:20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">
                  <v:imagedata r:id="rId31" o:title=""/>
                </v:shape>
                <v:shape id="Text Box 28" o:spid="_x0000_s1035" type="#_x0000_t202" style="position:absolute;left:6381;top:952;width:48959;height:2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46" w:name="_Toc75160325"/>
      <w:r>
        <w:t>5.2.</w:t>
      </w:r>
      <w:r w:rsidR="00976A55">
        <w:t>2</w:t>
      </w:r>
      <w:r w:rsidR="006F5C48" w:rsidRPr="004D3578">
        <w:tab/>
      </w:r>
      <w:r w:rsidR="00E36815" w:rsidRPr="00196AB9">
        <w:t xml:space="preserve">Populating </w:t>
      </w:r>
      <w:r w:rsidR="00E36815">
        <w:t>WP worksheet header information</w:t>
      </w:r>
      <w:bookmarkEnd w:id="46"/>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47"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47"/>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32"/>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3CF4CF"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8bg1jAkEAADWCQAADgAAAAAAAAAAAAAAAAA6&#10;AgAAZHJzL2Uyb0RvYy54bWxQSwECLQAKAAAAAAAAACEALGMGwSwuAAAsLgAAFAAAAAAAAAAAAAAA&#10;AABvBgAAZHJzL21lZGlhL2ltYWdlMS5wbmdQSwECLQAUAAYACAAAACEA0GvNR98AAAAGAQAADwAA&#10;AAAAAAAAAAAAAADNNAAAZHJzL2Rvd25yZXYueG1sUEsBAi0AFAAGAAgAAAAhAKomDr68AAAAIQEA&#10;ABkAAAAAAAAAAAAAAAAA2TUAAGRycy9fcmVscy9lMm9Eb2MueG1sLnJlbHN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">
                  <v:imagedata r:id="rId33" o:title=""/>
                </v:shape>
                <v:shape id="Straight Arrow Connector 40" o:spid="_x0000_s1042" type="#_x0000_t32" style="position:absolute;left:13835;top:24849;width:15743;height:3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" filled="f" stroked="f" strokeweight=".5pt">
                  <v:textbo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48"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48"/>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49" w:name="_Toc75160328"/>
      <w:r>
        <w:t>5.2</w:t>
      </w:r>
      <w:r w:rsidRPr="004D3578">
        <w:t>.</w:t>
      </w:r>
      <w:r w:rsidR="00976A55">
        <w:t>5</w:t>
      </w:r>
      <w:r w:rsidRPr="004D3578">
        <w:tab/>
      </w:r>
      <w:r>
        <w:t>WP item rows</w:t>
      </w:r>
      <w:bookmarkEnd w:id="49"/>
    </w:p>
    <w:p w14:paraId="1E66DD8C" w14:textId="77777777" w:rsidR="00E83BD9" w:rsidRDefault="00E83BD9" w:rsidP="00E83BD9">
      <w:pPr>
        <w:pStyle w:val="Heading4"/>
      </w:pPr>
      <w:bookmarkStart w:id="50" w:name="_Toc75160329"/>
      <w:r>
        <w:t>5.2.</w:t>
      </w:r>
      <w:r w:rsidR="00976A55">
        <w:t>5</w:t>
      </w:r>
      <w:r>
        <w:t>.</w:t>
      </w:r>
      <w:r w:rsidR="00976A55">
        <w:t>1</w:t>
      </w:r>
      <w:r>
        <w:tab/>
        <w:t>Adding new WP item</w:t>
      </w:r>
      <w:bookmarkEnd w:id="50"/>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1" w:name="_Toc75160330"/>
      <w:r>
        <w:t>5.2.</w:t>
      </w:r>
      <w:r w:rsidR="00976A55">
        <w:t>5</w:t>
      </w:r>
      <w:r>
        <w:t>.2</w:t>
      </w:r>
      <w:r>
        <w:tab/>
      </w:r>
      <w:r w:rsidR="00BE7010">
        <w:t>Using p</w:t>
      </w:r>
      <w:r w:rsidRPr="00E83BD9">
        <w:t>laceholder rows for not yet identified tasks for a TS or TR</w:t>
      </w:r>
      <w:bookmarkEnd w:id="51"/>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2" w:name="_Toc75160331"/>
      <w:r>
        <w:t>5.2.</w:t>
      </w:r>
      <w:r w:rsidR="00976A55">
        <w:t>5</w:t>
      </w:r>
      <w:r>
        <w:t>.3</w:t>
      </w:r>
      <w:r>
        <w:tab/>
        <w:t>Add separator rows to group WP items</w:t>
      </w:r>
      <w:bookmarkEnd w:id="52"/>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3" w:name="_Toc75160332"/>
      <w:r>
        <w:t>5.2.</w:t>
      </w:r>
      <w:r w:rsidR="00976A55">
        <w:t>5</w:t>
      </w:r>
      <w:r>
        <w:t>.4</w:t>
      </w:r>
      <w:r>
        <w:tab/>
      </w:r>
      <w:r w:rsidRPr="00E83BD9">
        <w:t>WP Items ID numbers</w:t>
      </w:r>
      <w:bookmarkEnd w:id="53"/>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54" w:name="_Hlk61612071"/>
      <w:bookmarkStart w:id="55" w:name="_Toc75160333"/>
      <w:r>
        <w:t>5.</w:t>
      </w:r>
      <w:r w:rsidR="006E5E0A">
        <w:t>2</w:t>
      </w:r>
      <w:r>
        <w:t>.</w:t>
      </w:r>
      <w:r w:rsidR="00976A55">
        <w:t>5</w:t>
      </w:r>
      <w:r>
        <w:t>.5</w:t>
      </w:r>
      <w:bookmarkEnd w:id="54"/>
      <w:r>
        <w:tab/>
      </w:r>
      <w:r w:rsidRPr="00E83BD9">
        <w:t>Weight column</w:t>
      </w:r>
      <w:bookmarkEnd w:id="55"/>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56"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56"/>
    </w:p>
    <w:p w14:paraId="1C3D21C8" w14:textId="77777777" w:rsidR="00C82DBE" w:rsidRPr="00C82DBE" w:rsidRDefault="00C82DBE" w:rsidP="00C82DBE">
      <w:pPr>
        <w:pStyle w:val="Heading5"/>
      </w:pPr>
      <w:bookmarkStart w:id="57" w:name="_Toc75160335"/>
      <w:r>
        <w:t>5.</w:t>
      </w:r>
      <w:r w:rsidR="006E5E0A">
        <w:t>2</w:t>
      </w:r>
      <w:r>
        <w:t>.</w:t>
      </w:r>
      <w:r w:rsidR="00976A55">
        <w:t>5</w:t>
      </w:r>
      <w:r>
        <w:t>.6.1</w:t>
      </w:r>
      <w:r>
        <w:tab/>
        <w:t>Correcting overall status column formulas</w:t>
      </w:r>
      <w:bookmarkEnd w:id="57"/>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6"/>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25913D6"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6bxVW+AwAAvwgAAA4A&#10;AAAAAAAAAAAAAAAAOgIAAGRycy9lMm9Eb2MueG1sUEsBAi0ACgAAAAAAAAAhAIuu5IGEHgAAhB4A&#10;ABQAAAAAAAAAAAAAAAAAJAYAAGRycy9tZWRpYS9pbWFnZTEucG5nUEsBAi0AFAAGAAgAAAAhAEGA&#10;H2HXAAAABQEAAA8AAAAAAAAAAAAAAAAA2iQAAGRycy9kb3ducmV2LnhtbFBLAQItABQABgAIAAAA&#10;IQCqJg6+vAAAACEBAAAZAAAAAAAAAAAAAAAAAN4lAABkcnMvX3JlbHMvZTJvRG9jLnhtbC5yZWxz&#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">
                  <v:imagedata r:id="rId37" o:title=""/>
                </v:shape>
                <v:roundrect id="Rectangle: Rounded Corners 51" o:spid="_x0000_s1029" style="position:absolute;left:16573;top:23050;width:19717;height:3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58" w:name="_Toc75160336"/>
      <w:r>
        <w:t>5.</w:t>
      </w:r>
      <w:r w:rsidR="006E5E0A">
        <w:t>2</w:t>
      </w:r>
      <w:r>
        <w:t>.</w:t>
      </w:r>
      <w:r w:rsidR="00976A55">
        <w:t>5</w:t>
      </w:r>
      <w:r>
        <w:t>.6.2</w:t>
      </w:r>
      <w:r>
        <w:tab/>
        <w:t>Correcting data validation for "Target" column</w:t>
      </w:r>
      <w:bookmarkEnd w:id="58"/>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59" w:name="_Toc75160337"/>
      <w:r>
        <w:t>5.</w:t>
      </w:r>
      <w:r w:rsidR="006E5E0A">
        <w:t>2</w:t>
      </w:r>
      <w:r>
        <w:t>.5.7</w:t>
      </w:r>
      <w:r w:rsidRPr="004D3578">
        <w:tab/>
      </w:r>
      <w:r>
        <w:t>Populating columns with task's details</w:t>
      </w:r>
      <w:bookmarkEnd w:id="59"/>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60" w:name="_Toc75160338"/>
      <w:r>
        <w:t>6</w:t>
      </w:r>
      <w:r w:rsidRPr="004D3578">
        <w:tab/>
      </w:r>
      <w:r>
        <w:t xml:space="preserve">Update status of WP </w:t>
      </w:r>
      <w:r w:rsidR="00575387">
        <w:t xml:space="preserve">items </w:t>
      </w:r>
      <w:r>
        <w:t>after each RAN5 meeting</w:t>
      </w:r>
      <w:bookmarkEnd w:id="60"/>
    </w:p>
    <w:p w14:paraId="4AC6B43C" w14:textId="77777777" w:rsidR="0017112F" w:rsidRDefault="0017112F" w:rsidP="0017112F">
      <w:pPr>
        <w:pStyle w:val="Heading2"/>
      </w:pPr>
      <w:bookmarkStart w:id="61" w:name="_Toc75160339"/>
      <w:r>
        <w:t>6.1</w:t>
      </w:r>
      <w:r>
        <w:tab/>
        <w:t>Update of status and TDOCs/CRs</w:t>
      </w:r>
      <w:bookmarkEnd w:id="61"/>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2" w:name="_Toc75160340"/>
      <w:r>
        <w:t>6.</w:t>
      </w:r>
      <w:r w:rsidR="00976A55">
        <w:t>2</w:t>
      </w:r>
      <w:r>
        <w:tab/>
      </w:r>
      <w:r w:rsidRPr="0017112F">
        <w:t>R</w:t>
      </w:r>
      <w:r>
        <w:t>ules for r</w:t>
      </w:r>
      <w:r w:rsidRPr="0017112F">
        <w:t>emoving (void) WP item</w:t>
      </w:r>
      <w:r>
        <w:t>s from the WP</w:t>
      </w:r>
      <w:bookmarkEnd w:id="62"/>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3"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3"/>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64"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64"/>
    </w:p>
    <w:p w14:paraId="667DA1D3" w14:textId="77777777" w:rsidR="00980E9E" w:rsidRDefault="00676268" w:rsidP="00676268">
      <w:pPr>
        <w:pStyle w:val="Heading2"/>
      </w:pPr>
      <w:bookmarkStart w:id="65" w:name="_Toc75160343"/>
      <w:r>
        <w:t>8.1</w:t>
      </w:r>
      <w:r>
        <w:tab/>
        <w:t>How progress indicators work</w:t>
      </w:r>
      <w:bookmarkEnd w:id="65"/>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66" w:name="_Toc75160344"/>
      <w:r>
        <w:t>8.2</w:t>
      </w:r>
      <w:r>
        <w:tab/>
        <w:t>Set new baseline</w:t>
      </w:r>
      <w:bookmarkEnd w:id="66"/>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25"/>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FD93F59"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nykPbAUEAADsCQAADgAAAAAA&#10;AAAAAAAAAAA6AgAAZHJzL2Uyb0RvYy54bWxQSwECLQAKAAAAAAAAACEAj1EIn20iAABtIgAAFAAA&#10;AAAAAAAAAAAAAABrBgAAZHJzL21lZGlhL2ltYWdlMS5wbmdQSwECLQAUAAYACAAAACEAjGuW9N4A&#10;AAAGAQAADwAAAAAAAAAAAAAAAAAKKQAAZHJzL2Rvd25yZXYueG1sUEsBAi0AFAAGAAgAAAAhAKom&#10;Dr68AAAAIQEAABkAAAAAAAAAAAAAAAAAFSoAAGRycy9fcmVscy9lMm9Eb2MueG1sLnJlbHN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">
                  <v:imagedata r:id="rId26" o:title=""/>
                </v:shape>
                <v:shape id="Straight Arrow Connector 17" o:spid="_x0000_s1047" type="#_x0000_t32" style="position:absolute;left:11334;top:17228;width:5239;height:28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8" o:spid="_x0000_s1048" type="#_x0000_t202" style="position:absolute;top:12561;width:61283;height:9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67" w:name="_Toc75160345"/>
      <w:r>
        <w:t>9</w:t>
      </w:r>
      <w:r w:rsidR="006D6772" w:rsidRPr="004D3578">
        <w:tab/>
      </w:r>
      <w:r w:rsidR="006D6772">
        <w:t xml:space="preserve">Automatic </w:t>
      </w:r>
      <w:r w:rsidR="00A11E39">
        <w:t xml:space="preserve">WP </w:t>
      </w:r>
      <w:r w:rsidR="006D6772">
        <w:t>backups</w:t>
      </w:r>
      <w:bookmarkEnd w:id="67"/>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68" w:name="_Toc75160346"/>
      <w:r w:rsidRPr="004D3578">
        <w:lastRenderedPageBreak/>
        <w:t xml:space="preserve">Annex </w:t>
      </w:r>
      <w:r w:rsidR="009436C1">
        <w:t>A</w:t>
      </w:r>
      <w:r w:rsidRPr="004D3578">
        <w:t xml:space="preserve"> (informative):</w:t>
      </w:r>
      <w:r w:rsidRPr="004D3578">
        <w:br/>
        <w:t>Change history</w:t>
      </w:r>
      <w:bookmarkEnd w:id="68"/>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r w:rsidR="004A6A83" w:rsidRPr="006B0D02" w14:paraId="6606AE36" w14:textId="77777777" w:rsidTr="001A7448">
        <w:tc>
          <w:tcPr>
            <w:tcW w:w="800" w:type="dxa"/>
            <w:shd w:val="solid" w:color="FFFFFF" w:fill="auto"/>
          </w:tcPr>
          <w:p w14:paraId="0294524E" w14:textId="28BA0088" w:rsidR="004A6A83" w:rsidRDefault="004A6A83" w:rsidP="00D04B97">
            <w:pPr>
              <w:pStyle w:val="TAL"/>
              <w:rPr>
                <w:sz w:val="16"/>
                <w:lang w:eastAsia="zh-CN"/>
              </w:rPr>
            </w:pPr>
            <w:r>
              <w:rPr>
                <w:sz w:val="16"/>
                <w:lang w:eastAsia="zh-CN"/>
              </w:rPr>
              <w:t>2022-05</w:t>
            </w:r>
          </w:p>
        </w:tc>
        <w:tc>
          <w:tcPr>
            <w:tcW w:w="1137" w:type="dxa"/>
            <w:shd w:val="solid" w:color="FFFFFF" w:fill="auto"/>
          </w:tcPr>
          <w:p w14:paraId="0F26390E" w14:textId="2EEB192B" w:rsidR="004A6A83" w:rsidRDefault="004A6A83" w:rsidP="00D04B97">
            <w:pPr>
              <w:pStyle w:val="TAL"/>
              <w:rPr>
                <w:sz w:val="16"/>
              </w:rPr>
            </w:pPr>
            <w:r>
              <w:rPr>
                <w:sz w:val="16"/>
              </w:rPr>
              <w:t>RAN5#95-e</w:t>
            </w:r>
          </w:p>
        </w:tc>
        <w:tc>
          <w:tcPr>
            <w:tcW w:w="1094" w:type="dxa"/>
            <w:shd w:val="solid" w:color="FFFFFF" w:fill="auto"/>
          </w:tcPr>
          <w:p w14:paraId="34938F59" w14:textId="77777777" w:rsidR="00B0412B" w:rsidRDefault="00B0412B" w:rsidP="00B0412B">
            <w:pPr>
              <w:spacing w:after="0"/>
              <w:rPr>
                <w:rFonts w:ascii="Arial" w:hAnsi="Arial" w:cs="Arial"/>
                <w:sz w:val="16"/>
                <w:szCs w:val="16"/>
                <w:lang w:eastAsia="en-SE"/>
              </w:rPr>
            </w:pPr>
            <w:r>
              <w:rPr>
                <w:rFonts w:ascii="Arial" w:hAnsi="Arial" w:cs="Arial"/>
                <w:sz w:val="16"/>
                <w:szCs w:val="16"/>
              </w:rPr>
              <w:t>R5-222243</w:t>
            </w:r>
          </w:p>
          <w:p w14:paraId="486782D6" w14:textId="5D50CFDC" w:rsidR="004A6A83" w:rsidRDefault="004A6A83" w:rsidP="00D04B97">
            <w:pPr>
              <w:pStyle w:val="TAL"/>
              <w:rPr>
                <w:sz w:val="16"/>
              </w:rPr>
            </w:pPr>
          </w:p>
        </w:tc>
        <w:tc>
          <w:tcPr>
            <w:tcW w:w="425" w:type="dxa"/>
            <w:shd w:val="solid" w:color="FFFFFF" w:fill="auto"/>
          </w:tcPr>
          <w:p w14:paraId="461337CA" w14:textId="77777777" w:rsidR="004A6A83" w:rsidRPr="004812A1" w:rsidRDefault="004A6A83" w:rsidP="00D04B97">
            <w:pPr>
              <w:pStyle w:val="TAL"/>
              <w:rPr>
                <w:sz w:val="16"/>
              </w:rPr>
            </w:pPr>
          </w:p>
        </w:tc>
        <w:tc>
          <w:tcPr>
            <w:tcW w:w="425" w:type="dxa"/>
            <w:shd w:val="solid" w:color="FFFFFF" w:fill="auto"/>
          </w:tcPr>
          <w:p w14:paraId="6A50175F" w14:textId="77777777" w:rsidR="004A6A83" w:rsidRPr="004812A1" w:rsidRDefault="004A6A83" w:rsidP="00D04B97">
            <w:pPr>
              <w:pStyle w:val="TAL"/>
              <w:rPr>
                <w:sz w:val="16"/>
              </w:rPr>
            </w:pPr>
          </w:p>
        </w:tc>
        <w:tc>
          <w:tcPr>
            <w:tcW w:w="425" w:type="dxa"/>
            <w:shd w:val="solid" w:color="FFFFFF" w:fill="auto"/>
          </w:tcPr>
          <w:p w14:paraId="1D9D934C" w14:textId="77777777" w:rsidR="004A6A83" w:rsidRPr="004812A1" w:rsidRDefault="004A6A83" w:rsidP="00D04B97">
            <w:pPr>
              <w:pStyle w:val="TAL"/>
              <w:rPr>
                <w:sz w:val="16"/>
              </w:rPr>
            </w:pPr>
          </w:p>
        </w:tc>
        <w:tc>
          <w:tcPr>
            <w:tcW w:w="4962" w:type="dxa"/>
            <w:shd w:val="solid" w:color="FFFFFF" w:fill="auto"/>
          </w:tcPr>
          <w:p w14:paraId="412880C8" w14:textId="51D59E92" w:rsidR="004A6A83" w:rsidRDefault="004A6A83" w:rsidP="00D04B97">
            <w:pPr>
              <w:pStyle w:val="TAL"/>
              <w:rPr>
                <w:sz w:val="16"/>
              </w:rPr>
            </w:pPr>
            <w:r>
              <w:rPr>
                <w:sz w:val="16"/>
                <w:lang w:eastAsia="zh-CN"/>
              </w:rPr>
              <w:t>The generic WP template updated to v2.0-8 fixing issue to save backup of the work plan when it stored in a MicroSoft OneDrive folder.</w:t>
            </w:r>
          </w:p>
        </w:tc>
        <w:tc>
          <w:tcPr>
            <w:tcW w:w="708" w:type="dxa"/>
            <w:shd w:val="solid" w:color="FFFFFF" w:fill="auto"/>
          </w:tcPr>
          <w:p w14:paraId="49E15F02" w14:textId="1AA3CC28" w:rsidR="004A6A83" w:rsidRDefault="004A6A83" w:rsidP="00D04B97">
            <w:pPr>
              <w:pStyle w:val="TAC"/>
              <w:rPr>
                <w:sz w:val="16"/>
                <w:szCs w:val="16"/>
                <w:lang w:eastAsia="zh-CN"/>
              </w:rPr>
            </w:pPr>
            <w:r>
              <w:rPr>
                <w:sz w:val="16"/>
                <w:szCs w:val="16"/>
                <w:lang w:eastAsia="zh-CN"/>
              </w:rPr>
              <w:t>1.3.0</w:t>
            </w:r>
          </w:p>
        </w:tc>
      </w:tr>
    </w:tbl>
    <w:p w14:paraId="76766692"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7C61" w14:textId="77777777" w:rsidR="004A6A83" w:rsidRDefault="004A6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696C" w14:textId="77777777" w:rsidR="004A6A83" w:rsidRDefault="004A6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E57" w14:textId="77777777" w:rsidR="004A6A83" w:rsidRDefault="004A6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5327" w14:textId="77777777" w:rsidR="004A6A83" w:rsidRDefault="004A6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0E3F" w14:textId="77777777" w:rsidR="004A6A83" w:rsidRDefault="004A6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08E" w14:textId="77777777" w:rsidR="004A6A83" w:rsidRDefault="004A6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01F56FEB"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0D0">
      <w:rPr>
        <w:rFonts w:ascii="Arial" w:hAnsi="Arial" w:cs="Arial"/>
        <w:b/>
        <w:noProof/>
        <w:sz w:val="18"/>
        <w:szCs w:val="18"/>
      </w:rPr>
      <w:t>3GPP RAN5 PRD 19 V1.3.0 (2022-05)</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24FB8AE4"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0D0">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D0"/>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6A83"/>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1D53"/>
    <w:rsid w:val="00A82346"/>
    <w:rsid w:val="00A92BA1"/>
    <w:rsid w:val="00AA46CE"/>
    <w:rsid w:val="00AC122B"/>
    <w:rsid w:val="00AC6BC6"/>
    <w:rsid w:val="00AC6F69"/>
    <w:rsid w:val="00AE0266"/>
    <w:rsid w:val="00AE65E2"/>
    <w:rsid w:val="00B0412B"/>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0B0"/>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7410</Words>
  <Characters>37074</Characters>
  <Application>Microsoft Office Word</Application>
  <DocSecurity>0</DocSecurity>
  <Lines>308</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3</cp:revision>
  <cp:lastPrinted>2019-02-25T14:05:00Z</cp:lastPrinted>
  <dcterms:created xsi:type="dcterms:W3CDTF">2022-05-10T06:59:00Z</dcterms:created>
  <dcterms:modified xsi:type="dcterms:W3CDTF">2022-05-10T07:00:00Z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